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81A64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62D963E4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Thaxted. Cutler.</w:t>
      </w:r>
    </w:p>
    <w:p w14:paraId="48D9FB71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90012E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A2777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Watevill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Helions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Bumpstead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718CD7A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Essex(q.v.), and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Gyll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Kedington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Suffolk(q.v.).</w:t>
      </w:r>
    </w:p>
    <w:p w14:paraId="0D8FCBF1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08F9186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CEABA0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B132F" w14:textId="77777777" w:rsidR="00AC19FC" w:rsidRDefault="00AC19FC" w:rsidP="00AC1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June 2022</w:t>
      </w:r>
    </w:p>
    <w:p w14:paraId="0E9B21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5311" w14:textId="77777777" w:rsidR="00AC19FC" w:rsidRDefault="00AC19FC" w:rsidP="009139A6">
      <w:r>
        <w:separator/>
      </w:r>
    </w:p>
  </w:endnote>
  <w:endnote w:type="continuationSeparator" w:id="0">
    <w:p w14:paraId="13A41724" w14:textId="77777777" w:rsidR="00AC19FC" w:rsidRDefault="00AC19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1F1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ED2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74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CD304" w14:textId="77777777" w:rsidR="00AC19FC" w:rsidRDefault="00AC19FC" w:rsidP="009139A6">
      <w:r>
        <w:separator/>
      </w:r>
    </w:p>
  </w:footnote>
  <w:footnote w:type="continuationSeparator" w:id="0">
    <w:p w14:paraId="1E2544DB" w14:textId="77777777" w:rsidR="00AC19FC" w:rsidRDefault="00AC19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3EE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56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05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9FC"/>
    <w:rsid w:val="000666E0"/>
    <w:rsid w:val="002510B7"/>
    <w:rsid w:val="005C130B"/>
    <w:rsid w:val="00826F5C"/>
    <w:rsid w:val="009139A6"/>
    <w:rsid w:val="009448BB"/>
    <w:rsid w:val="00A3176C"/>
    <w:rsid w:val="00AC19F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2440B"/>
  <w15:chartTrackingRefBased/>
  <w15:docId w15:val="{8B482888-39B1-4F00-A540-262E0B95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C19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2022-06-26T15:36:00Z</dcterms:created>
  <dcterms:modified xsi:type="dcterms:W3CDTF">2022-06-26T15:37:00Z</dcterms:modified>
</cp:coreProperties>
</file>